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63B21" w14:textId="77777777" w:rsidR="00EF50C5" w:rsidRDefault="00EF50C5" w:rsidP="00EF5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BOTRAL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747543A" w14:textId="77777777" w:rsidR="00EF50C5" w:rsidRDefault="00EF50C5" w:rsidP="00EF5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771D00" w14:textId="77777777" w:rsidR="00EF50C5" w:rsidRDefault="00EF50C5" w:rsidP="00EF5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A03A15" w14:textId="77777777" w:rsidR="00EF50C5" w:rsidRDefault="00EF50C5" w:rsidP="00EF5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Nottinghamshire.  </w:t>
      </w:r>
    </w:p>
    <w:p w14:paraId="77E0EA21" w14:textId="77777777" w:rsidR="00EF50C5" w:rsidRDefault="00EF50C5" w:rsidP="00EF50C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pp.489-90)</w:t>
      </w:r>
    </w:p>
    <w:p w14:paraId="0A82DE2A" w14:textId="77777777" w:rsidR="00EF50C5" w:rsidRDefault="00EF50C5" w:rsidP="00EF5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91B391" w14:textId="77777777" w:rsidR="00EF50C5" w:rsidRDefault="00EF50C5" w:rsidP="00EF5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A2B85D" w14:textId="77777777" w:rsidR="00EF50C5" w:rsidRDefault="00EF50C5" w:rsidP="00EF50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14:paraId="0E8796D6" w14:textId="77777777" w:rsidR="006B2F86" w:rsidRPr="00E71FC3" w:rsidRDefault="00EF50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768E8" w14:textId="77777777" w:rsidR="00EF50C5" w:rsidRDefault="00EF50C5" w:rsidP="00E71FC3">
      <w:pPr>
        <w:spacing w:after="0" w:line="240" w:lineRule="auto"/>
      </w:pPr>
      <w:r>
        <w:separator/>
      </w:r>
    </w:p>
  </w:endnote>
  <w:endnote w:type="continuationSeparator" w:id="0">
    <w:p w14:paraId="127BBFE9" w14:textId="77777777" w:rsidR="00EF50C5" w:rsidRDefault="00EF50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595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C59D0" w14:textId="77777777" w:rsidR="00EF50C5" w:rsidRDefault="00EF50C5" w:rsidP="00E71FC3">
      <w:pPr>
        <w:spacing w:after="0" w:line="240" w:lineRule="auto"/>
      </w:pPr>
      <w:r>
        <w:separator/>
      </w:r>
    </w:p>
  </w:footnote>
  <w:footnote w:type="continuationSeparator" w:id="0">
    <w:p w14:paraId="000D79B5" w14:textId="77777777" w:rsidR="00EF50C5" w:rsidRDefault="00EF50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0C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6840D"/>
  <w15:chartTrackingRefBased/>
  <w15:docId w15:val="{53759853-9FB5-48DF-A861-CA06FA65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50C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2018-07-28T19:59:00Z</dcterms:created>
  <dcterms:modified xsi:type="dcterms:W3CDTF">2018-07-28T19:59:00Z</dcterms:modified>
</cp:coreProperties>
</file>